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8ADBBFD" w14:textId="77777777" w:rsidR="00B16D6F" w:rsidRDefault="00B16D6F" w:rsidP="00B16D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Thomas KEMYS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14:paraId="6C11D12B" w14:textId="77777777" w:rsidR="00B16D6F" w:rsidRDefault="00B16D6F" w:rsidP="00B16D6F">
      <w:pPr>
        <w:rPr>
          <w:rFonts w:ascii="Times New Roman" w:hAnsi="Times New Roman" w:cs="Times New Roman"/>
        </w:rPr>
      </w:pPr>
    </w:p>
    <w:p w14:paraId="02925862" w14:textId="77777777" w:rsidR="00B16D6F" w:rsidRDefault="00B16D6F" w:rsidP="00B16D6F">
      <w:pPr>
        <w:rPr>
          <w:rFonts w:ascii="Times New Roman" w:hAnsi="Times New Roman" w:cs="Times New Roman"/>
        </w:rPr>
      </w:pPr>
    </w:p>
    <w:p w14:paraId="43556185" w14:textId="77777777" w:rsidR="00B16D6F" w:rsidRDefault="00B16D6F" w:rsidP="00B16D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He, Thomas Roche, senior(q.v.) and Walter </w:t>
      </w:r>
      <w:proofErr w:type="spellStart"/>
      <w:r>
        <w:rPr>
          <w:rFonts w:ascii="Times New Roman" w:hAnsi="Times New Roman" w:cs="Times New Roman"/>
        </w:rPr>
        <w:t>Samburn</w:t>
      </w:r>
      <w:proofErr w:type="spellEnd"/>
      <w:r>
        <w:rPr>
          <w:rFonts w:ascii="Times New Roman" w:hAnsi="Times New Roman" w:cs="Times New Roman"/>
        </w:rPr>
        <w:t xml:space="preserve">, junior(q.v.), made a </w:t>
      </w:r>
    </w:p>
    <w:p w14:paraId="3D8B14D1" w14:textId="77777777" w:rsidR="00B16D6F" w:rsidRDefault="00B16D6F" w:rsidP="00B16D6F">
      <w:pPr>
        <w:ind w:left="720"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plaint of account as bailiff against Thomas Pratte of </w:t>
      </w:r>
      <w:proofErr w:type="spellStart"/>
      <w:r>
        <w:rPr>
          <w:rFonts w:ascii="Times New Roman" w:hAnsi="Times New Roman" w:cs="Times New Roman"/>
        </w:rPr>
        <w:t>Remenham</w:t>
      </w:r>
      <w:proofErr w:type="spellEnd"/>
      <w:r>
        <w:rPr>
          <w:rFonts w:ascii="Times New Roman" w:hAnsi="Times New Roman" w:cs="Times New Roman"/>
        </w:rPr>
        <w:t xml:space="preserve">, </w:t>
      </w:r>
    </w:p>
    <w:p w14:paraId="1BAA7D2E" w14:textId="77777777" w:rsidR="00B16D6F" w:rsidRDefault="00B16D6F" w:rsidP="00B16D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Berkshire(q.v.).</w:t>
      </w:r>
    </w:p>
    <w:p w14:paraId="76910CB9" w14:textId="77777777" w:rsidR="00B16D6F" w:rsidRDefault="00B16D6F" w:rsidP="00B16D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D26B58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14:paraId="35A20C32" w14:textId="77777777" w:rsidR="00B16D6F" w:rsidRDefault="00B16D6F" w:rsidP="00B16D6F">
      <w:pPr>
        <w:rPr>
          <w:rFonts w:ascii="Times New Roman" w:hAnsi="Times New Roman" w:cs="Times New Roman"/>
        </w:rPr>
      </w:pPr>
    </w:p>
    <w:p w14:paraId="24BA9EBA" w14:textId="77777777" w:rsidR="00B16D6F" w:rsidRDefault="00B16D6F" w:rsidP="00B16D6F">
      <w:pPr>
        <w:rPr>
          <w:rFonts w:ascii="Times New Roman" w:hAnsi="Times New Roman" w:cs="Times New Roman"/>
        </w:rPr>
      </w:pPr>
    </w:p>
    <w:p w14:paraId="266800C4" w14:textId="77777777" w:rsidR="00B16D6F" w:rsidRDefault="00B16D6F" w:rsidP="00B16D6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29 November 2018</w:t>
      </w:r>
    </w:p>
    <w:p w14:paraId="09751F79" w14:textId="77777777" w:rsidR="006B2F86" w:rsidRPr="00E71FC3" w:rsidRDefault="00B16D6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19C9D3" w14:textId="77777777" w:rsidR="00B16D6F" w:rsidRDefault="00B16D6F" w:rsidP="00E71FC3">
      <w:r>
        <w:separator/>
      </w:r>
    </w:p>
  </w:endnote>
  <w:endnote w:type="continuationSeparator" w:id="0">
    <w:p w14:paraId="7C9F3749" w14:textId="77777777" w:rsidR="00B16D6F" w:rsidRDefault="00B16D6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5192F3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450F70" w14:textId="77777777" w:rsidR="00B16D6F" w:rsidRDefault="00B16D6F" w:rsidP="00E71FC3">
      <w:r>
        <w:separator/>
      </w:r>
    </w:p>
  </w:footnote>
  <w:footnote w:type="continuationSeparator" w:id="0">
    <w:p w14:paraId="58EE0C4C" w14:textId="77777777" w:rsidR="00B16D6F" w:rsidRDefault="00B16D6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6D6F"/>
    <w:rsid w:val="001A7C09"/>
    <w:rsid w:val="00577BD5"/>
    <w:rsid w:val="00656CBA"/>
    <w:rsid w:val="006A1F77"/>
    <w:rsid w:val="00733BE7"/>
    <w:rsid w:val="00AB52E8"/>
    <w:rsid w:val="00B16D3F"/>
    <w:rsid w:val="00B16D6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3F7A9"/>
  <w15:chartTrackingRefBased/>
  <w15:docId w15:val="{81F4A431-7DBA-4A3C-80BA-1719E7126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D6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B16D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2018-12-01T14:31:00Z</dcterms:created>
  <dcterms:modified xsi:type="dcterms:W3CDTF">2018-12-01T14:32:00Z</dcterms:modified>
</cp:coreProperties>
</file>